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3412E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9A26DA6" wp14:editId="17556B20">
                <wp:simplePos x="0" y="0"/>
                <wp:positionH relativeFrom="column">
                  <wp:posOffset>7124700</wp:posOffset>
                </wp:positionH>
                <wp:positionV relativeFrom="paragraph">
                  <wp:posOffset>-571500</wp:posOffset>
                </wp:positionV>
                <wp:extent cx="2044700" cy="701040"/>
                <wp:effectExtent l="0" t="0" r="1270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Cs w:val="22"/>
                                  </w:rPr>
                                </w:sdtEndPr>
                                <w:sdtContent>
                                  <w:p w:rsidR="00840E00" w:rsidRPr="003412EF" w:rsidRDefault="003412EF" w:rsidP="00840E00">
                                    <w:pPr>
                                      <w:jc w:val="center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 w:rsidRPr="003412EF">
                                      <w:rPr>
                                        <w:rFonts w:ascii="Tahoma" w:hAnsi="Tahoma" w:cs="Tahoma"/>
                                        <w:b/>
                                        <w:sz w:val="22"/>
                                        <w:szCs w:val="22"/>
                                      </w:rPr>
                                      <w:t>OISOE-LNP-00</w:t>
                                    </w:r>
                                    <w:r w:rsidR="003E0105">
                                      <w:rPr>
                                        <w:rFonts w:ascii="Tahoma" w:hAnsi="Tahoma" w:cs="Tahoma"/>
                                        <w:b/>
                                        <w:sz w:val="22"/>
                                        <w:szCs w:val="22"/>
                                      </w:rPr>
                                      <w:t>7</w:t>
                                    </w:r>
                                    <w:r w:rsidRPr="003412EF">
                                      <w:rPr>
                                        <w:rFonts w:ascii="Tahoma" w:hAnsi="Tahoma" w:cs="Tahoma"/>
                                        <w:b/>
                                        <w:sz w:val="22"/>
                                        <w:szCs w:val="22"/>
                                      </w:rPr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A26DA6" id="Group 20" o:spid="_x0000_s1026" style="position:absolute;margin-left:561pt;margin-top:-45pt;width:161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Cs w:val="22"/>
                            </w:rPr>
                          </w:sdtEndPr>
                          <w:sdtContent>
                            <w:p w:rsidR="00840E00" w:rsidRPr="003412EF" w:rsidRDefault="003412EF" w:rsidP="00840E0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412EF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OISOE-LNP-00</w:t>
                              </w:r>
                              <w:r w:rsidR="003E0105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7</w:t>
                              </w:r>
                              <w:r w:rsidRPr="003412EF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9151B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593FF9" wp14:editId="48F7E895">
                <wp:simplePos x="0" y="0"/>
                <wp:positionH relativeFrom="column">
                  <wp:posOffset>2124075</wp:posOffset>
                </wp:positionH>
                <wp:positionV relativeFrom="paragraph">
                  <wp:posOffset>200025</wp:posOffset>
                </wp:positionV>
                <wp:extent cx="443865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09151B" w:rsidRDefault="0009151B" w:rsidP="0009151B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     </w:t>
                                </w:r>
                                <w:r w:rsidR="00680E77">
                                  <w:rPr>
                                    <w:rStyle w:val="Style6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93FF9" id="Text Box 16" o:spid="_x0000_s1031" type="#_x0000_t202" style="position:absolute;margin-left:167.25pt;margin-top:15.75pt;width:349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09151B" w:rsidRDefault="0009151B" w:rsidP="0009151B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     </w:t>
                          </w:r>
                          <w:r w:rsidR="00680E77">
                            <w:rPr>
                              <w:rStyle w:val="Style6"/>
                            </w:rPr>
                            <w:t xml:space="preserve">                 </w:t>
                          </w:r>
                          <w:r>
                            <w:rPr>
                              <w:rStyle w:val="Style6"/>
                            </w:rPr>
                            <w:t xml:space="preserve">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-189865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09151B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9151B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D8C200" wp14:editId="69976119">
                                      <wp:extent cx="933450" cy="752475"/>
                                      <wp:effectExtent l="0" t="0" r="0" b="9525"/>
                                      <wp:docPr id="18" name="Imagen 18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42269" cy="75958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7.2pt;margin-top:-14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09151B">
                          <w:pPr>
                            <w:rPr>
                              <w:lang w:val="en-US"/>
                            </w:rPr>
                          </w:pPr>
                          <w:r w:rsidRPr="0009151B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D8C200" wp14:editId="69976119">
                                <wp:extent cx="933450" cy="752475"/>
                                <wp:effectExtent l="0" t="0" r="0" b="9525"/>
                                <wp:docPr id="18" name="Imagen 18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2269" cy="759584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0v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A0vG0v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01679F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3997284</wp:posOffset>
            </wp:positionH>
            <wp:positionV relativeFrom="paragraph">
              <wp:posOffset>-700644</wp:posOffset>
            </wp:positionV>
            <wp:extent cx="729095" cy="795647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830A6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34621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34621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680E77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BA6682F" wp14:editId="29F7AF9D">
                <wp:simplePos x="0" y="0"/>
                <wp:positionH relativeFrom="column">
                  <wp:posOffset>2695575</wp:posOffset>
                </wp:positionH>
                <wp:positionV relativeFrom="paragraph">
                  <wp:posOffset>34290</wp:posOffset>
                </wp:positionV>
                <wp:extent cx="3212465" cy="391795"/>
                <wp:effectExtent l="0" t="0" r="6985" b="825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246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34621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6682F" id="Text Box 18" o:spid="_x0000_s1035" type="#_x0000_t202" style="position:absolute;margin-left:212.25pt;margin-top:2.7pt;width:252.9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" stroked="f">
                <v:textbox>
                  <w:txbxContent>
                    <w:p w:rsidR="00F7443C" w:rsidRPr="004767CC" w:rsidRDefault="0034621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AA078D" wp14:editId="00F0A995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46211">
                              <w:fldChar w:fldCharType="begin"/>
                            </w:r>
                            <w:r w:rsidR="00346211">
                              <w:instrText xml:space="preserve"> NUMPAGES   \* MERGEFORMAT </w:instrText>
                            </w:r>
                            <w:r w:rsidR="00346211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34621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A078D" id="Text Box 13" o:spid="_x0000_s1036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46211">
                        <w:fldChar w:fldCharType="begin"/>
                      </w:r>
                      <w:r w:rsidR="00346211">
                        <w:instrText xml:space="preserve"> NUMPAGES   \* MERGEFORMAT </w:instrText>
                      </w:r>
                      <w:r w:rsidR="00346211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4621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bookmarkStart w:id="0" w:name="_GoBack"/>
      <w:bookmarkEnd w:id="0"/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211" w:rsidRDefault="00346211" w:rsidP="001007E7">
      <w:pPr>
        <w:spacing w:after="0" w:line="240" w:lineRule="auto"/>
      </w:pPr>
      <w:r>
        <w:separator/>
      </w:r>
    </w:p>
  </w:endnote>
  <w:endnote w:type="continuationSeparator" w:id="0">
    <w:p w:rsidR="00346211" w:rsidRDefault="0034621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211" w:rsidRDefault="00346211" w:rsidP="001007E7">
      <w:pPr>
        <w:spacing w:after="0" w:line="240" w:lineRule="auto"/>
      </w:pPr>
      <w:r>
        <w:separator/>
      </w:r>
    </w:p>
  </w:footnote>
  <w:footnote w:type="continuationSeparator" w:id="0">
    <w:p w:rsidR="00346211" w:rsidRDefault="00346211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151B"/>
    <w:rsid w:val="000A5DAC"/>
    <w:rsid w:val="000B3B70"/>
    <w:rsid w:val="001007E7"/>
    <w:rsid w:val="001020C0"/>
    <w:rsid w:val="00123B8D"/>
    <w:rsid w:val="001334B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412EF"/>
    <w:rsid w:val="00346211"/>
    <w:rsid w:val="003A337F"/>
    <w:rsid w:val="003B38E0"/>
    <w:rsid w:val="003E0105"/>
    <w:rsid w:val="003F0543"/>
    <w:rsid w:val="00420FAD"/>
    <w:rsid w:val="0042490F"/>
    <w:rsid w:val="00466B9C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80E77"/>
    <w:rsid w:val="006A43C4"/>
    <w:rsid w:val="007372FF"/>
    <w:rsid w:val="007563D3"/>
    <w:rsid w:val="00780880"/>
    <w:rsid w:val="007B09A1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70A89"/>
    <w:rsid w:val="009A2AEC"/>
    <w:rsid w:val="009D0862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EC242A"/>
  <w15:docId w15:val="{B08146D2-E35F-4D59-B65B-668BE9A2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DF1CE-1F20-49AF-A8CE-43DFB40F7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7</cp:revision>
  <cp:lastPrinted>2011-03-04T19:05:00Z</cp:lastPrinted>
  <dcterms:created xsi:type="dcterms:W3CDTF">2018-02-02T19:42:00Z</dcterms:created>
  <dcterms:modified xsi:type="dcterms:W3CDTF">2019-09-23T19:55:00Z</dcterms:modified>
</cp:coreProperties>
</file>