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3412E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9A26DA6" wp14:editId="17556B20">
                <wp:simplePos x="0" y="0"/>
                <wp:positionH relativeFrom="column">
                  <wp:posOffset>7124700</wp:posOffset>
                </wp:positionH>
                <wp:positionV relativeFrom="paragraph">
                  <wp:posOffset>-571500</wp:posOffset>
                </wp:positionV>
                <wp:extent cx="2044700" cy="701040"/>
                <wp:effectExtent l="0" t="0" r="1270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470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Cs w:val="22"/>
                                  </w:rPr>
                                </w:sdtEndPr>
                                <w:sdtContent>
                                  <w:p w:rsidR="00840E00" w:rsidRPr="003412EF" w:rsidRDefault="003412EF" w:rsidP="00840E00">
                                    <w:pPr>
                                      <w:jc w:val="center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  <w:r w:rsidRPr="003412EF">
                                      <w:rPr>
                                        <w:rFonts w:ascii="Tahoma" w:hAnsi="Tahoma" w:cs="Tahoma"/>
                                        <w:b/>
                                        <w:sz w:val="22"/>
                                        <w:szCs w:val="22"/>
                                      </w:rPr>
                                      <w:t>OISOE-LNP-00</w:t>
                                    </w:r>
                                    <w:r w:rsidR="00970A89">
                                      <w:rPr>
                                        <w:rFonts w:ascii="Tahoma" w:hAnsi="Tahoma" w:cs="Tahoma"/>
                                        <w:b/>
                                        <w:sz w:val="22"/>
                                        <w:szCs w:val="22"/>
                                      </w:rPr>
                                      <w:t>4</w:t>
                                    </w:r>
                                    <w:bookmarkStart w:id="0" w:name="_GoBack"/>
                                    <w:bookmarkEnd w:id="0"/>
                                    <w:r w:rsidRPr="003412EF">
                                      <w:rPr>
                                        <w:rFonts w:ascii="Tahoma" w:hAnsi="Tahoma" w:cs="Tahoma"/>
                                        <w:b/>
                                        <w:sz w:val="22"/>
                                        <w:szCs w:val="22"/>
                                      </w:rPr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A26DA6" id="Group 20" o:spid="_x0000_s1026" style="position:absolute;margin-left:561pt;margin-top:-45pt;width:161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Cs w:val="22"/>
                            </w:rPr>
                          </w:sdtEndPr>
                          <w:sdtContent>
                            <w:p w:rsidR="00840E00" w:rsidRPr="003412EF" w:rsidRDefault="003412EF" w:rsidP="00840E0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3412EF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OISOE-LNP-00</w:t>
                              </w:r>
                              <w:r w:rsidR="00970A89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4</w:t>
                              </w:r>
                              <w:bookmarkStart w:id="1" w:name="_GoBack"/>
                              <w:bookmarkEnd w:id="1"/>
                              <w:r w:rsidRPr="003412EF">
                                <w:rPr>
                                  <w:rFonts w:ascii="Tahoma" w:hAnsi="Tahoma" w:cs="Tahoma"/>
                                  <w:b/>
                                  <w:sz w:val="22"/>
                                  <w:szCs w:val="22"/>
                                </w:rPr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9151B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593FF9" wp14:editId="48F7E895">
                <wp:simplePos x="0" y="0"/>
                <wp:positionH relativeFrom="column">
                  <wp:posOffset>2124075</wp:posOffset>
                </wp:positionH>
                <wp:positionV relativeFrom="paragraph">
                  <wp:posOffset>200025</wp:posOffset>
                </wp:positionV>
                <wp:extent cx="4438650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09151B" w:rsidRDefault="0009151B" w:rsidP="0009151B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     </w:t>
                                </w:r>
                                <w:r w:rsidR="00680E77">
                                  <w:rPr>
                                    <w:rStyle w:val="Style6"/>
                                  </w:rPr>
                                  <w:t xml:space="preserve">                 </w:t>
                                </w:r>
                                <w:r>
                                  <w:rPr>
                                    <w:rStyle w:val="Style6"/>
                                  </w:rPr>
                                  <w:t xml:space="preserve">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93FF9" id="Text Box 16" o:spid="_x0000_s1031" type="#_x0000_t202" style="position:absolute;margin-left:167.25pt;margin-top:15.75pt;width:349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09151B" w:rsidRDefault="0009151B" w:rsidP="0009151B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     </w:t>
                          </w:r>
                          <w:r w:rsidR="00680E77">
                            <w:rPr>
                              <w:rStyle w:val="Style6"/>
                            </w:rPr>
                            <w:t xml:space="preserve">                 </w:t>
                          </w:r>
                          <w:r>
                            <w:rPr>
                              <w:rStyle w:val="Style6"/>
                            </w:rPr>
                            <w:t xml:space="preserve">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09151B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9151B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D8C200" wp14:editId="69976119">
                                      <wp:extent cx="933450" cy="752475"/>
                                      <wp:effectExtent l="0" t="0" r="0" b="9525"/>
                                      <wp:docPr id="18" name="Imagen 18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42269" cy="75958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7.2pt;margin-top:-14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09151B">
                          <w:pPr>
                            <w:rPr>
                              <w:lang w:val="en-US"/>
                            </w:rPr>
                          </w:pPr>
                          <w:r w:rsidRPr="0009151B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D8C200" wp14:editId="69976119">
                                <wp:extent cx="933450" cy="752475"/>
                                <wp:effectExtent l="0" t="0" r="0" b="9525"/>
                                <wp:docPr id="18" name="Imagen 18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42269" cy="759584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0v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A0vG0v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01679F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830A6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7B09A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7B09A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680E77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A6682F" wp14:editId="29F7AF9D">
                <wp:simplePos x="0" y="0"/>
                <wp:positionH relativeFrom="column">
                  <wp:posOffset>2695575</wp:posOffset>
                </wp:positionH>
                <wp:positionV relativeFrom="paragraph">
                  <wp:posOffset>34290</wp:posOffset>
                </wp:positionV>
                <wp:extent cx="3212465" cy="391795"/>
                <wp:effectExtent l="0" t="0" r="6985" b="825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246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7B09A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6682F" id="Text Box 18" o:spid="_x0000_s1035" type="#_x0000_t202" style="position:absolute;margin-left:212.25pt;margin-top:2.7pt;width:252.9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" stroked="f">
                <v:textbox>
                  <w:txbxContent>
                    <w:p w:rsidR="00F7443C" w:rsidRPr="004767CC" w:rsidRDefault="007B09A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7AA078D" wp14:editId="00F0A995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A078D" id="Text Box 13" o:spid="_x0000_s1036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9A1" w:rsidRDefault="007B09A1" w:rsidP="001007E7">
      <w:pPr>
        <w:spacing w:after="0" w:line="240" w:lineRule="auto"/>
      </w:pPr>
      <w:r>
        <w:separator/>
      </w:r>
    </w:p>
  </w:endnote>
  <w:endnote w:type="continuationSeparator" w:id="0">
    <w:p w:rsidR="007B09A1" w:rsidRDefault="007B09A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9A1" w:rsidRDefault="007B09A1" w:rsidP="001007E7">
      <w:pPr>
        <w:spacing w:after="0" w:line="240" w:lineRule="auto"/>
      </w:pPr>
      <w:r>
        <w:separator/>
      </w:r>
    </w:p>
  </w:footnote>
  <w:footnote w:type="continuationSeparator" w:id="0">
    <w:p w:rsidR="007B09A1" w:rsidRDefault="007B09A1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151B"/>
    <w:rsid w:val="000A5DAC"/>
    <w:rsid w:val="000B3B70"/>
    <w:rsid w:val="001007E7"/>
    <w:rsid w:val="001020C0"/>
    <w:rsid w:val="00123B8D"/>
    <w:rsid w:val="001334B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412EF"/>
    <w:rsid w:val="003A337F"/>
    <w:rsid w:val="003B38E0"/>
    <w:rsid w:val="003F0543"/>
    <w:rsid w:val="00420FAD"/>
    <w:rsid w:val="0042490F"/>
    <w:rsid w:val="00466B9C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80E77"/>
    <w:rsid w:val="006A43C4"/>
    <w:rsid w:val="007372FF"/>
    <w:rsid w:val="007563D3"/>
    <w:rsid w:val="00780880"/>
    <w:rsid w:val="007B09A1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70A89"/>
    <w:rsid w:val="009A2AEC"/>
    <w:rsid w:val="009D0862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996317"/>
  <w15:docId w15:val="{B08146D2-E35F-4D59-B65B-668BE9A2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A1998-7E11-4984-B357-2410A3B3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3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6</cp:revision>
  <cp:lastPrinted>2011-03-04T19:05:00Z</cp:lastPrinted>
  <dcterms:created xsi:type="dcterms:W3CDTF">2018-02-02T19:42:00Z</dcterms:created>
  <dcterms:modified xsi:type="dcterms:W3CDTF">2019-05-27T19:32:00Z</dcterms:modified>
</cp:coreProperties>
</file>