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62" w:rsidRPr="00F7167E" w:rsidRDefault="00A87A7B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4759325</wp:posOffset>
                </wp:positionH>
                <wp:positionV relativeFrom="paragraph">
                  <wp:posOffset>255905</wp:posOffset>
                </wp:positionV>
                <wp:extent cx="1448435" cy="278130"/>
                <wp:effectExtent l="0" t="0" r="2540" b="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7C55B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74.75pt;margin-top:20.1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" filled="f" stroked="f">
                <v:textbox>
                  <w:txbxContent>
                    <w:p w:rsidR="0026335F" w:rsidRPr="0026335F" w:rsidRDefault="00666C6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4485005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8255" t="8890" r="5080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30549" w:rsidRPr="00535962" w:rsidRDefault="00D50A99" w:rsidP="00130549">
                                    <w:pPr>
                                      <w:jc w:val="center"/>
                                    </w:pPr>
                                    <w:r w:rsidRPr="00D50A99">
                                      <w:rPr>
                                        <w:rStyle w:val="Style2"/>
                                      </w:rPr>
                                      <w:t>OISOE-LNP-001-2019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7" style="position:absolute;margin-left:353.15pt;margin-top:-45.0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">
                <v:rect id="Rectangle 21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22" o:spid="_x0000_s1029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30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30549" w:rsidRPr="00535962" w:rsidRDefault="00D50A99" w:rsidP="00130549">
                              <w:pPr>
                                <w:jc w:val="center"/>
                              </w:pPr>
                              <w:r w:rsidRPr="00D50A99">
                                <w:rPr>
                                  <w:rStyle w:val="Style2"/>
                                </w:rPr>
                                <w:t>OISOE-LNP-001-2019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-507365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0" t="0" r="254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5C3F28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C3F28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ABEF265" wp14:editId="0A661823">
                                      <wp:extent cx="933007" cy="736600"/>
                                      <wp:effectExtent l="0" t="0" r="635" b="6350"/>
                                      <wp:docPr id="18" name="Imagen 18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/>
                                              <pic:cNvPicPr/>
                                            </pic:nvPicPr>
                                            <pic:blipFill rotWithShape="1">
                                              <a:blip r:embed="rId9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1781" t="23096" r="5619" b="20055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29809" cy="7340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9.95pt;margin-top:-12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Ou7&#10;wODeAAAACgEAAA8AAAAAAAAAAAAAAAAAFAUAAGRycy9kb3ducmV2LnhtbFBLBQYAAAAABAAEAPMA&#10;AAAfBg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:rsidR="00BC61BD" w:rsidRPr="00BC61BD" w:rsidRDefault="005C3F28">
                          <w:pPr>
                            <w:rPr>
                              <w:lang w:val="en-US"/>
                            </w:rPr>
                          </w:pPr>
                          <w:r w:rsidRPr="005C3F28">
                            <w:drawing>
                              <wp:inline distT="0" distB="0" distL="0" distR="0" wp14:anchorId="7ABEF265" wp14:editId="0A661823">
                                <wp:extent cx="933007" cy="736600"/>
                                <wp:effectExtent l="0" t="0" r="635" b="6350"/>
                                <wp:docPr id="18" name="Imagen 18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/>
                                        <pic:cNvPicPr/>
                                      </pic:nvPicPr>
                                      <pic:blipFill rotWithShape="1">
                                        <a:blip r:embed="rId10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81" t="23096" r="5619" b="20055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29809" cy="73407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D73D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2339162</wp:posOffset>
            </wp:positionH>
            <wp:positionV relativeFrom="paragraph">
              <wp:posOffset>-627321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3" type="#_x0000_t202" style="position:absolute;margin-left:-29.35pt;margin-top:-36.4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:rsidR="00535962" w:rsidRPr="00535962" w:rsidRDefault="005C3F2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A1684DA" wp14:editId="3CF36FF8">
                <wp:simplePos x="0" y="0"/>
                <wp:positionH relativeFrom="column">
                  <wp:posOffset>765544</wp:posOffset>
                </wp:positionH>
                <wp:positionV relativeFrom="paragraph">
                  <wp:posOffset>62112</wp:posOffset>
                </wp:positionV>
                <wp:extent cx="3902149" cy="279400"/>
                <wp:effectExtent l="0" t="0" r="317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2149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5C3F28" w:rsidRPr="005C3F28" w:rsidRDefault="005C3F28" w:rsidP="005C3F28">
                                <w:pPr>
                                  <w:rPr>
                                    <w:lang w:val="es-ES_tradnl"/>
                                  </w:rPr>
                                </w:pPr>
                                <w:r w:rsidRPr="005C3F28">
                                  <w:rPr>
                                    <w:rStyle w:val="Style6"/>
                                  </w:rPr>
                                  <w:t xml:space="preserve">     OFICINA  DE  INGENIEROS  SUPERVISORES  DE  OBRAS DEL  ESTADO                 </w:t>
                                </w:r>
                              </w:p>
                            </w:sdtContent>
                          </w:sdt>
                          <w:p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60.3pt;margin-top:4.9pt;width:307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" stroked="f">
                <v:textbox>
                  <w:txbxContent>
                    <w:sdt>
                      <w:sdtPr>
                        <w:rPr>
                          <w:rStyle w:val="Style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Content>
                        <w:p w:rsidR="005C3F28" w:rsidRPr="005C3F28" w:rsidRDefault="005C3F28" w:rsidP="005C3F28">
                          <w:pPr>
                            <w:rPr>
                              <w:lang w:val="es-ES_tradnl"/>
                            </w:rPr>
                          </w:pPr>
                          <w:r w:rsidRPr="005C3F28">
                            <w:rPr>
                              <w:rStyle w:val="Style6"/>
                            </w:rPr>
                            <w:t xml:space="preserve">     OFICINA  DE  INGENIEROS  SUPERVISORES  DE  OBRAS DEL  ESTADO                 </w:t>
                          </w:r>
                        </w:p>
                      </w:sdtContent>
                    </w:sdt>
                    <w:p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7A7B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6576DD" wp14:editId="5D8DF5AB">
                <wp:simplePos x="0" y="0"/>
                <wp:positionH relativeFrom="column">
                  <wp:posOffset>5083175</wp:posOffset>
                </wp:positionH>
                <wp:positionV relativeFrom="paragraph">
                  <wp:posOffset>260350</wp:posOffset>
                </wp:positionV>
                <wp:extent cx="1061720" cy="252095"/>
                <wp:effectExtent l="0" t="3175" r="0" b="190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C55B1">
                              <w:fldChar w:fldCharType="begin"/>
                            </w:r>
                            <w:r w:rsidR="007C55B1">
                              <w:instrText xml:space="preserve"> NUMPAGES   \* MERGEFORMAT </w:instrText>
                            </w:r>
                            <w:r w:rsidR="007C55B1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7C55B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400.25pt;margin-top:20.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N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535962" w:rsidRDefault="00A87A7B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254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  <w:bookmarkStart w:id="0" w:name="_GoBack"/>
      <w:bookmarkEnd w:id="0"/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:rsidTr="009079FB">
        <w:trPr>
          <w:trHeight w:val="255"/>
        </w:trPr>
        <w:tc>
          <w:tcPr>
            <w:tcW w:w="3402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:rsidTr="009079FB">
        <w:tc>
          <w:tcPr>
            <w:tcW w:w="3229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:rsidTr="009079FB">
        <w:tc>
          <w:tcPr>
            <w:tcW w:w="3261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:rsidTr="009079FB">
        <w:tc>
          <w:tcPr>
            <w:tcW w:w="1560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2"/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5B1" w:rsidRDefault="007C55B1" w:rsidP="001007E7">
      <w:pPr>
        <w:spacing w:after="0" w:line="240" w:lineRule="auto"/>
      </w:pPr>
      <w:r>
        <w:separator/>
      </w:r>
    </w:p>
  </w:endnote>
  <w:endnote w:type="continuationSeparator" w:id="0">
    <w:p w:rsidR="007C55B1" w:rsidRDefault="007C55B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E7" w:rsidRDefault="00A87A7B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OC0PGq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5B1" w:rsidRDefault="007C55B1" w:rsidP="001007E7">
      <w:pPr>
        <w:spacing w:after="0" w:line="240" w:lineRule="auto"/>
      </w:pPr>
      <w:r>
        <w:separator/>
      </w:r>
    </w:p>
  </w:footnote>
  <w:footnote w:type="continuationSeparator" w:id="0">
    <w:p w:rsidR="007C55B1" w:rsidRDefault="007C55B1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5CB" w:rsidRDefault="00A87A7B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4445" r="0" b="63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50A9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7C55B1">
                            <w:fldChar w:fldCharType="begin"/>
                          </w:r>
                          <w:r w:rsidR="007C55B1">
                            <w:instrText xml:space="preserve"> NUMPAGES   \* MERGEFORMAT </w:instrText>
                          </w:r>
                          <w:r w:rsidR="007C55B1">
                            <w:fldChar w:fldCharType="separate"/>
                          </w:r>
                          <w:r w:rsidR="00D50A99" w:rsidRPr="00D50A9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7C55B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50A9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7C55B1">
                      <w:fldChar w:fldCharType="begin"/>
                    </w:r>
                    <w:r w:rsidR="007C55B1">
                      <w:instrText xml:space="preserve"> NUMPAGES   \* MERGEFORMAT </w:instrText>
                    </w:r>
                    <w:r w:rsidR="007C55B1">
                      <w:fldChar w:fldCharType="separate"/>
                    </w:r>
                    <w:r w:rsidR="00D50A99" w:rsidRPr="00D50A9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7C55B1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11923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5C3F28"/>
    <w:rsid w:val="00611A07"/>
    <w:rsid w:val="0062592A"/>
    <w:rsid w:val="00643FAC"/>
    <w:rsid w:val="006471AF"/>
    <w:rsid w:val="006506D0"/>
    <w:rsid w:val="00651E48"/>
    <w:rsid w:val="0065420B"/>
    <w:rsid w:val="00656060"/>
    <w:rsid w:val="00666C6D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7C55B1"/>
    <w:rsid w:val="00820C9F"/>
    <w:rsid w:val="0082707E"/>
    <w:rsid w:val="008315B0"/>
    <w:rsid w:val="008A04C0"/>
    <w:rsid w:val="008B3AE5"/>
    <w:rsid w:val="008C388B"/>
    <w:rsid w:val="008D73DC"/>
    <w:rsid w:val="009079F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87A7B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50A99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4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4DBCF-276E-4C28-9F7E-D20448066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2</TotalTime>
  <Pages>2</Pages>
  <Words>157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Yovanka Méndez</cp:lastModifiedBy>
  <cp:revision>4</cp:revision>
  <cp:lastPrinted>2011-03-04T18:59:00Z</cp:lastPrinted>
  <dcterms:created xsi:type="dcterms:W3CDTF">2018-02-02T19:41:00Z</dcterms:created>
  <dcterms:modified xsi:type="dcterms:W3CDTF">2019-01-22T15:58:00Z</dcterms:modified>
</cp:coreProperties>
</file>