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4A439E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84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-502285</wp:posOffset>
                </wp:positionV>
                <wp:extent cx="1615440" cy="701040"/>
                <wp:effectExtent l="13335" t="12065" r="9525" b="1079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76344" w:rsidRPr="00535962" w:rsidRDefault="009B0AB9" w:rsidP="00376344">
                                    <w:pPr>
                                      <w:jc w:val="center"/>
                                    </w:pPr>
                                    <w:r w:rsidRPr="009B0AB9">
                                      <w:t>OISOE-LNP-00</w:t>
                                    </w:r>
                                    <w:r w:rsidR="009A54F7">
                                      <w:t>2</w:t>
                                    </w:r>
                                    <w:r w:rsidRPr="009B0AB9"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61.05pt;margin-top:-39.5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376344" w:rsidRPr="00535962" w:rsidRDefault="009B0AB9" w:rsidP="00376344">
                              <w:pPr>
                                <w:jc w:val="center"/>
                              </w:pPr>
                              <w:r w:rsidRPr="009B0AB9">
                                <w:t>OISOE-LNP-00</w:t>
                              </w:r>
                              <w:r w:rsidR="009A54F7">
                                <w:t>2</w:t>
                              </w:r>
                              <w:r w:rsidRPr="009B0AB9"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C08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t6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J2P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" filled="f" stroked="f">
                <v:textbox inset="0,0,0,0">
                  <w:txbxContent>
                    <w:p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  <w:r w:rsidR="001C08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028700" cy="1078230"/>
                <wp:effectExtent l="0" t="0" r="444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484D7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84D73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304F200" wp14:editId="6FC49D9F">
                                      <wp:extent cx="933007" cy="745963"/>
                                      <wp:effectExtent l="0" t="0" r="635" b="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9807" cy="7434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4.85pt;margin-top:-1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484D73">
                          <w:pPr>
                            <w:rPr>
                              <w:lang w:val="en-US"/>
                            </w:rPr>
                          </w:pPr>
                          <w:r w:rsidRPr="00484D73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304F200" wp14:editId="6FC49D9F">
                                <wp:extent cx="933007" cy="745963"/>
                                <wp:effectExtent l="0" t="0" r="635" b="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9807" cy="743404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1C084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754912</wp:posOffset>
                </wp:positionH>
                <wp:positionV relativeFrom="paragraph">
                  <wp:posOffset>62112</wp:posOffset>
                </wp:positionV>
                <wp:extent cx="3874238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238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484D73" w:rsidRPr="00484D73" w:rsidRDefault="00484D73" w:rsidP="00484D73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484D73"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59.45pt;margin-top:4.9pt;width:305.0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484D73" w:rsidRPr="00484D73" w:rsidRDefault="00484D73" w:rsidP="00484D73">
                          <w:pPr>
                            <w:rPr>
                              <w:lang w:val="es-ES_tradnl"/>
                            </w:rPr>
                          </w:pPr>
                          <w:r w:rsidRPr="00484D73"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4445" r="0" b="317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54D2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8.9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dyU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" filled="f" stroked="f">
                <v:textbox>
                  <w:txbxContent>
                    <w:p w:rsidR="0026335F" w:rsidRPr="0026335F" w:rsidRDefault="00054D2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1C0848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166B2" w:rsidRPr="008166B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166B2" w:rsidRPr="008166B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3175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" stroked="f">
                <v:textbox>
                  <w:txbxContent>
                    <w:p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D2E" w:rsidRDefault="00054D2E" w:rsidP="001007E7">
      <w:pPr>
        <w:spacing w:after="0" w:line="240" w:lineRule="auto"/>
      </w:pPr>
      <w:r>
        <w:separator/>
      </w:r>
    </w:p>
  </w:endnote>
  <w:endnote w:type="continuationSeparator" w:id="0">
    <w:p w:rsidR="00054D2E" w:rsidRDefault="00054D2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C08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DI/FtzhAAAACg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1C08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D2E" w:rsidRDefault="00054D2E" w:rsidP="001007E7">
      <w:pPr>
        <w:spacing w:after="0" w:line="240" w:lineRule="auto"/>
      </w:pPr>
      <w:r>
        <w:separator/>
      </w:r>
    </w:p>
  </w:footnote>
  <w:footnote w:type="continuationSeparator" w:id="0">
    <w:p w:rsidR="00054D2E" w:rsidRDefault="00054D2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39E"/>
    <w:rsid w:val="00034DD9"/>
    <w:rsid w:val="00045479"/>
    <w:rsid w:val="00054D2E"/>
    <w:rsid w:val="00070B2F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C0848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84D73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75914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1287D"/>
    <w:rsid w:val="009350DB"/>
    <w:rsid w:val="00964CB0"/>
    <w:rsid w:val="009A54F7"/>
    <w:rsid w:val="009A5AC1"/>
    <w:rsid w:val="009B0AB9"/>
    <w:rsid w:val="00A16099"/>
    <w:rsid w:val="00A53CA5"/>
    <w:rsid w:val="00A640BD"/>
    <w:rsid w:val="00AD7919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16C04E9"/>
  <w15:docId w15:val="{23718944-FDF4-4BB8-8B3C-E1E247A2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0509-A139-435E-9D80-97B49519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Oferente.dotx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2011-03-04T18:42:00Z</cp:lastPrinted>
  <dcterms:created xsi:type="dcterms:W3CDTF">2018-02-02T19:57:00Z</dcterms:created>
  <dcterms:modified xsi:type="dcterms:W3CDTF">2019-04-10T21:29:00Z</dcterms:modified>
</cp:coreProperties>
</file>