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A87A7B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2540" b="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F664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74.75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019tgIAALs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" filled="f" stroked="f">
                <v:textbox>
                  <w:txbxContent>
                    <w:p w:rsidR="0026335F" w:rsidRPr="0026335F" w:rsidRDefault="008F664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8255" t="8890" r="5080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30549" w:rsidRPr="00535962" w:rsidRDefault="00D50A99" w:rsidP="00130549">
                                    <w:pPr>
                                      <w:jc w:val="center"/>
                                    </w:pPr>
                                    <w:r w:rsidRPr="00D50A99">
                                      <w:rPr>
                                        <w:rStyle w:val="Style2"/>
                                      </w:rPr>
                                      <w:t>OISOE-LNP-00</w:t>
                                    </w:r>
                                    <w:r w:rsidR="00326CE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D50A99">
                                      <w:rPr>
                                        <w:rStyle w:val="Style2"/>
                                      </w:rPr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353.15pt;margin-top:-45.0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30549" w:rsidRPr="00535962" w:rsidRDefault="00D50A99" w:rsidP="00130549">
                              <w:pPr>
                                <w:jc w:val="center"/>
                              </w:pPr>
                              <w:r w:rsidRPr="00D50A99">
                                <w:rPr>
                                  <w:rStyle w:val="Style2"/>
                                </w:rPr>
                                <w:t>OISOE-LNP-00</w:t>
                              </w:r>
                              <w:r w:rsidR="00326CE9">
                                <w:rPr>
                                  <w:rStyle w:val="Style2"/>
                                </w:rPr>
                                <w:t>2</w:t>
                              </w:r>
                              <w:r w:rsidRPr="00D50A99">
                                <w:rPr>
                                  <w:rStyle w:val="Style2"/>
                                </w:rPr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254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5C3F2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C3F28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ABEF265" wp14:editId="0A661823">
                                      <wp:extent cx="933007" cy="736600"/>
                                      <wp:effectExtent l="0" t="0" r="635" b="6350"/>
                                      <wp:docPr id="18" name="Imagen 18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29809" cy="7340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9.9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u7&#10;wOD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5C3F28">
                          <w:pPr>
                            <w:rPr>
                              <w:lang w:val="en-US"/>
                            </w:rPr>
                          </w:pPr>
                          <w:r w:rsidRPr="005C3F28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ABEF265" wp14:editId="0A661823">
                                <wp:extent cx="933007" cy="736600"/>
                                <wp:effectExtent l="0" t="0" r="635" b="6350"/>
                                <wp:docPr id="18" name="Imagen 18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29809" cy="73407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D73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2339162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3" type="#_x0000_t202" style="position:absolute;margin-left:-29.3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:rsidR="00535962" w:rsidRPr="00535962" w:rsidRDefault="005C3F2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1684DA" wp14:editId="3CF36FF8">
                <wp:simplePos x="0" y="0"/>
                <wp:positionH relativeFrom="column">
                  <wp:posOffset>765544</wp:posOffset>
                </wp:positionH>
                <wp:positionV relativeFrom="paragraph">
                  <wp:posOffset>62112</wp:posOffset>
                </wp:positionV>
                <wp:extent cx="3902149" cy="279400"/>
                <wp:effectExtent l="0" t="0" r="317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2149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5C3F28" w:rsidRPr="005C3F28" w:rsidRDefault="005C3F28" w:rsidP="005C3F28">
                                <w:pPr>
                                  <w:rPr>
                                    <w:lang w:val="es-ES_tradnl"/>
                                  </w:rPr>
                                </w:pPr>
                                <w:r w:rsidRPr="005C3F28">
                                  <w:rPr>
                                    <w:rStyle w:val="Style6"/>
                                  </w:rPr>
                                  <w:t xml:space="preserve">     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1684DA" id="Text Box 16" o:spid="_x0000_s1034" type="#_x0000_t202" style="position:absolute;margin-left:60.3pt;margin-top:4.9pt;width:307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5C3F28" w:rsidRPr="005C3F28" w:rsidRDefault="005C3F28" w:rsidP="005C3F28">
                          <w:pPr>
                            <w:rPr>
                              <w:lang w:val="es-ES_tradnl"/>
                            </w:rPr>
                          </w:pPr>
                          <w:r w:rsidRPr="005C3F28">
                            <w:rPr>
                              <w:rStyle w:val="Style6"/>
                            </w:rPr>
                            <w:t xml:space="preserve">     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7A7B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6576DD" wp14:editId="5D8DF5AB">
                <wp:simplePos x="0" y="0"/>
                <wp:positionH relativeFrom="column">
                  <wp:posOffset>5083175</wp:posOffset>
                </wp:positionH>
                <wp:positionV relativeFrom="paragraph">
                  <wp:posOffset>260350</wp:posOffset>
                </wp:positionV>
                <wp:extent cx="1061720" cy="252095"/>
                <wp:effectExtent l="0" t="3175" r="0" b="190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576DD" id="Text Box 13" o:spid="_x0000_s1035" type="#_x0000_t202" style="position:absolute;margin-left:400.25pt;margin-top:20.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A87A7B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254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  <w:bookmarkStart w:id="0" w:name="_GoBack"/>
      <w:bookmarkEnd w:id="0"/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64A" w:rsidRDefault="008F664A" w:rsidP="001007E7">
      <w:pPr>
        <w:spacing w:after="0" w:line="240" w:lineRule="auto"/>
      </w:pPr>
      <w:r>
        <w:separator/>
      </w:r>
    </w:p>
  </w:endnote>
  <w:endnote w:type="continuationSeparator" w:id="0">
    <w:p w:rsidR="008F664A" w:rsidRDefault="008F66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A87A7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64A" w:rsidRDefault="008F664A" w:rsidP="001007E7">
      <w:pPr>
        <w:spacing w:after="0" w:line="240" w:lineRule="auto"/>
      </w:pPr>
      <w:r>
        <w:separator/>
      </w:r>
    </w:p>
  </w:footnote>
  <w:footnote w:type="continuationSeparator" w:id="0">
    <w:p w:rsidR="008F664A" w:rsidRDefault="008F664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5CB" w:rsidRDefault="00A87A7B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50A9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D50A99" w:rsidRPr="00D50A9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50A9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D50A99" w:rsidRPr="00D50A9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11923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26CE9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5C3F28"/>
    <w:rsid w:val="00611A07"/>
    <w:rsid w:val="0062592A"/>
    <w:rsid w:val="00643FAC"/>
    <w:rsid w:val="006471AF"/>
    <w:rsid w:val="006506D0"/>
    <w:rsid w:val="00651E48"/>
    <w:rsid w:val="0065420B"/>
    <w:rsid w:val="00656060"/>
    <w:rsid w:val="00666C6D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7C55B1"/>
    <w:rsid w:val="00820C9F"/>
    <w:rsid w:val="0082707E"/>
    <w:rsid w:val="008315B0"/>
    <w:rsid w:val="008A04C0"/>
    <w:rsid w:val="008B3AE5"/>
    <w:rsid w:val="008C388B"/>
    <w:rsid w:val="008D73DC"/>
    <w:rsid w:val="008F664A"/>
    <w:rsid w:val="009079F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87A7B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50A99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4:docId w14:val="6AD69146"/>
  <w15:docId w15:val="{1594D893-CB32-4E6A-BA8C-19A3DFDA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34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EC3D-49E3-464E-8E90-AECEFCCA2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2</Pages>
  <Words>157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5</cp:revision>
  <cp:lastPrinted>2011-03-04T18:59:00Z</cp:lastPrinted>
  <dcterms:created xsi:type="dcterms:W3CDTF">2018-02-02T19:41:00Z</dcterms:created>
  <dcterms:modified xsi:type="dcterms:W3CDTF">2019-04-10T21:23:00Z</dcterms:modified>
</cp:coreProperties>
</file>