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4AD99" w14:textId="77777777"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67DFD3C" wp14:editId="5052BBDE">
            <wp:simplePos x="0" y="0"/>
            <wp:positionH relativeFrom="margin">
              <wp:posOffset>3983990</wp:posOffset>
            </wp:positionH>
            <wp:positionV relativeFrom="margin">
              <wp:posOffset>-568960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40DD9D" wp14:editId="758286E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B0E840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DE6851" wp14:editId="7BD4893A">
                                      <wp:extent cx="799693" cy="599769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59976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0DD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Ge8Q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B0E840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DE6851" wp14:editId="7BD4893A">
                                <wp:extent cx="799693" cy="599769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5997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7D6472" wp14:editId="048322E3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8CAEBC8" w14:textId="6357F73C" w:rsidR="00840E00" w:rsidRPr="00535962" w:rsidRDefault="00F073E9" w:rsidP="00840E00">
                                    <w:pPr>
                                      <w:jc w:val="center"/>
                                    </w:pPr>
                                    <w:r w:rsidRPr="00F073E9">
                                      <w:rPr>
                                        <w:rStyle w:val="Style2"/>
                                      </w:rPr>
                                      <w:t>OISOE-CP-2020-0004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9787B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D6472"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8CAEBC8" w14:textId="6357F73C" w:rsidR="00840E00" w:rsidRPr="00535962" w:rsidRDefault="00F073E9" w:rsidP="00840E00">
                              <w:pPr>
                                <w:jc w:val="center"/>
                              </w:pPr>
                              <w:r w:rsidRPr="00F073E9">
                                <w:rPr>
                                  <w:rStyle w:val="Style2"/>
                                </w:rPr>
                                <w:t>OISOE-CP-2020-0004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09787B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E1E28" wp14:editId="2537A725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439AA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E1E28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204439AA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69A494BB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13FC46" wp14:editId="6FA07E94">
                <wp:simplePos x="0" y="0"/>
                <wp:positionH relativeFrom="column">
                  <wp:posOffset>2428875</wp:posOffset>
                </wp:positionH>
                <wp:positionV relativeFrom="paragraph">
                  <wp:posOffset>102870</wp:posOffset>
                </wp:positionV>
                <wp:extent cx="398145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E0171A" w14:textId="5016BB91" w:rsidR="002E1412" w:rsidRPr="002E1412" w:rsidRDefault="00ED114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Content>
                                    <w:r w:rsidR="00F073E9">
                                      <w:rPr>
                                        <w:rStyle w:val="Style6"/>
                                      </w:rPr>
                                      <w:t>OFICINA DE INGENIEROS SUPERVISORES DE OBRAS DEL ESTADO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3FC46" id="Text Box 16" o:spid="_x0000_s1033" type="#_x0000_t202" style="position:absolute;margin-left:191.25pt;margin-top:8.1pt;width:313.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" stroked="f">
                <v:textbox>
                  <w:txbxContent>
                    <w:p w14:paraId="5EE0171A" w14:textId="5016BB91" w:rsidR="002E1412" w:rsidRPr="002E1412" w:rsidRDefault="00ED114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r w:rsidR="00F073E9">
                                <w:rPr>
                                  <w:rStyle w:val="Style6"/>
                                </w:rPr>
                                <w:t>OFICINA DE INGENIEROS SUPERVISORES DE OBRAS DEL ESTADO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E20C98" wp14:editId="4D0A26DE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D0392" w14:textId="77777777" w:rsidR="0026335F" w:rsidRPr="0026335F" w:rsidRDefault="00ED11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20C98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08AD0392" w14:textId="77777777" w:rsidR="0026335F" w:rsidRPr="0026335F" w:rsidRDefault="00ED114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EAB51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81F209" wp14:editId="34484A0F">
                <wp:simplePos x="0" y="0"/>
                <wp:positionH relativeFrom="column">
                  <wp:posOffset>2947670</wp:posOffset>
                </wp:positionH>
                <wp:positionV relativeFrom="paragraph">
                  <wp:posOffset>183515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69344" w14:textId="77777777" w:rsidR="00F7443C" w:rsidRPr="004767CC" w:rsidRDefault="00ED114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1F209" id="Text Box 18" o:spid="_x0000_s1035" type="#_x0000_t202" style="position:absolute;margin-left:232.1pt;margin-top:14.4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GVcf294A&#10;AAAJAQAADwAAAAAAAAAAAAAAAABlBAAAZHJzL2Rvd25yZXYueG1sUEsFBgAAAAAEAAQA8wAAAHAF&#10;AAAAAA==&#10;" stroked="f">
                <v:textbox>
                  <w:txbxContent>
                    <w:p w14:paraId="5E669344" w14:textId="77777777" w:rsidR="00F7443C" w:rsidRPr="004767CC" w:rsidRDefault="00ED114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0D1FEE" wp14:editId="118EB10D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92B6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D1142">
                              <w:fldChar w:fldCharType="begin"/>
                            </w:r>
                            <w:r w:rsidR="00ED1142">
                              <w:instrText xml:space="preserve"> NUMPAGES   \* MERGEFORMAT </w:instrText>
                            </w:r>
                            <w:r w:rsidR="00ED1142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D114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D1FE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4B92B6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D1142">
                        <w:fldChar w:fldCharType="begin"/>
                      </w:r>
                      <w:r w:rsidR="00ED1142">
                        <w:instrText xml:space="preserve"> NUMPAGES   \* MERGEFORMAT </w:instrText>
                      </w:r>
                      <w:r w:rsidR="00ED1142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D114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C31B6B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A3BDE1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75C37D4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7AB0395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6B55AD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66B0A0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7ABC54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36B93A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710CCF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3870CE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F073F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416517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73F0530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07B6D19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B9253F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5175264" w14:textId="77777777" w:rsidTr="00822B7A">
        <w:trPr>
          <w:trHeight w:val="229"/>
          <w:jc w:val="center"/>
        </w:trPr>
        <w:tc>
          <w:tcPr>
            <w:tcW w:w="0" w:type="auto"/>
          </w:tcPr>
          <w:p w14:paraId="63BB33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FC667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8CA7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3F3E5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A890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3B1D7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B7D3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F3451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A6855FC" w14:textId="77777777" w:rsidTr="00822B7A">
        <w:trPr>
          <w:trHeight w:val="211"/>
          <w:jc w:val="center"/>
        </w:trPr>
        <w:tc>
          <w:tcPr>
            <w:tcW w:w="0" w:type="auto"/>
          </w:tcPr>
          <w:p w14:paraId="7AC0B6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E1D5D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78B13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76402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C86F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0AD3A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A6E1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D211D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EBE1574" w14:textId="77777777" w:rsidTr="00822B7A">
        <w:trPr>
          <w:trHeight w:val="229"/>
          <w:jc w:val="center"/>
        </w:trPr>
        <w:tc>
          <w:tcPr>
            <w:tcW w:w="0" w:type="auto"/>
          </w:tcPr>
          <w:p w14:paraId="2FB76A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A7780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57F39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CDB3D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1CB47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7D31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3D23B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3430F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8FEE4C0" w14:textId="77777777" w:rsidTr="00822B7A">
        <w:trPr>
          <w:trHeight w:val="229"/>
          <w:jc w:val="center"/>
        </w:trPr>
        <w:tc>
          <w:tcPr>
            <w:tcW w:w="0" w:type="auto"/>
          </w:tcPr>
          <w:p w14:paraId="1D49CB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0910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DC637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83AB1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A857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3F5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7C40E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6C18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D2F481B" w14:textId="77777777" w:rsidTr="00822B7A">
        <w:trPr>
          <w:trHeight w:val="229"/>
          <w:jc w:val="center"/>
        </w:trPr>
        <w:tc>
          <w:tcPr>
            <w:tcW w:w="0" w:type="auto"/>
          </w:tcPr>
          <w:p w14:paraId="659A99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70E17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2ABE7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7D561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FFAB3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FCECB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B5D2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C8E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4063A6" w14:textId="77777777" w:rsidTr="00822B7A">
        <w:trPr>
          <w:trHeight w:val="229"/>
          <w:jc w:val="center"/>
        </w:trPr>
        <w:tc>
          <w:tcPr>
            <w:tcW w:w="0" w:type="auto"/>
          </w:tcPr>
          <w:p w14:paraId="49EE23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FC766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FA148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69ED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D55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7F3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772F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669E3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A3FA4" w14:textId="77777777" w:rsidTr="00822B7A">
        <w:trPr>
          <w:trHeight w:val="229"/>
          <w:jc w:val="center"/>
        </w:trPr>
        <w:tc>
          <w:tcPr>
            <w:tcW w:w="0" w:type="auto"/>
          </w:tcPr>
          <w:p w14:paraId="4C3B96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13D7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5445A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A4D51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34DAF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64021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5462E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781B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E27CCB0" w14:textId="77777777" w:rsidTr="00822B7A">
        <w:trPr>
          <w:trHeight w:val="211"/>
          <w:jc w:val="center"/>
        </w:trPr>
        <w:tc>
          <w:tcPr>
            <w:tcW w:w="0" w:type="auto"/>
          </w:tcPr>
          <w:p w14:paraId="4628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1E45E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0D92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0C6D6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169C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8C85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ED99F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D98D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04C7D37" w14:textId="77777777" w:rsidTr="00822B7A">
        <w:trPr>
          <w:trHeight w:val="229"/>
          <w:jc w:val="center"/>
        </w:trPr>
        <w:tc>
          <w:tcPr>
            <w:tcW w:w="0" w:type="auto"/>
          </w:tcPr>
          <w:p w14:paraId="07E47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1B237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D00D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3E5F8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6A60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01C4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2D10F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94111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7720508" w14:textId="77777777" w:rsidTr="00822B7A">
        <w:trPr>
          <w:trHeight w:val="229"/>
          <w:jc w:val="center"/>
        </w:trPr>
        <w:tc>
          <w:tcPr>
            <w:tcW w:w="0" w:type="auto"/>
          </w:tcPr>
          <w:p w14:paraId="616C52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3AC19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5FEF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764D2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1F7BC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81471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41DD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DF74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C37E65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78D4B3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28A3C4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C36CFA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4DC8F01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30AE91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0031A9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E47A6" w14:textId="77777777" w:rsidR="00ED1142" w:rsidRDefault="00ED1142" w:rsidP="001007E7">
      <w:pPr>
        <w:spacing w:after="0" w:line="240" w:lineRule="auto"/>
      </w:pPr>
      <w:r>
        <w:separator/>
      </w:r>
    </w:p>
  </w:endnote>
  <w:endnote w:type="continuationSeparator" w:id="0">
    <w:p w14:paraId="6E057E98" w14:textId="77777777" w:rsidR="00ED1142" w:rsidRDefault="00ED114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CE9A3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F530B3" wp14:editId="685A3AE9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7F181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530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067F181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92EE75" wp14:editId="67D2FB55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450B7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AF93A13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92EE7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DE450B7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AF93A13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BD162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400DD3F" wp14:editId="50348CE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10C54CC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11DF8C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E9EB4" w14:textId="77777777" w:rsidR="00ED1142" w:rsidRDefault="00ED1142" w:rsidP="001007E7">
      <w:pPr>
        <w:spacing w:after="0" w:line="240" w:lineRule="auto"/>
      </w:pPr>
      <w:r>
        <w:separator/>
      </w:r>
    </w:p>
  </w:footnote>
  <w:footnote w:type="continuationSeparator" w:id="0">
    <w:p w14:paraId="66D5D023" w14:textId="77777777" w:rsidR="00ED1142" w:rsidRDefault="00ED114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1142"/>
    <w:rsid w:val="00ED39DD"/>
    <w:rsid w:val="00F001A0"/>
    <w:rsid w:val="00F073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19B88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Kelvin José Ventura Sanchez</cp:lastModifiedBy>
  <cp:revision>6</cp:revision>
  <cp:lastPrinted>2011-03-04T19:05:00Z</cp:lastPrinted>
  <dcterms:created xsi:type="dcterms:W3CDTF">2014-01-02T13:42:00Z</dcterms:created>
  <dcterms:modified xsi:type="dcterms:W3CDTF">2020-07-06T15:36:00Z</dcterms:modified>
</cp:coreProperties>
</file>